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51f038e" w14:textId="51f038e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2C1948">
        <w:t>20</w:t>
      </w:r>
      <w:r>
        <w:t>. St-</w:t>
      </w:r>
      <w:r w:rsidR="00CC60FD">
        <w:t>2</w:t>
      </w:r>
      <w:r w:rsidR="00BA511F">
        <w:t>762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2C1948">
        <w:t>20</w:t>
      </w:r>
      <w:r>
        <w:t>. St-</w:t>
      </w:r>
      <w:r w:rsidR="00751EC6">
        <w:t>2</w:t>
      </w:r>
      <w:r w:rsidR="00C33F81">
        <w:t>7</w:t>
      </w:r>
      <w:r w:rsidR="00BA511F">
        <w:t>62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2C1948">
      <w:pPr>
        <w:tabs>
          <w:tab w:val="left" w:pos="709"/>
        </w:tabs>
        <w:ind w:firstLine="708"/>
        <w:jc w:val="both"/>
      </w:pPr>
      <w:r>
        <w:t>Predlagatelja: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BA511F" w:rsidP="00BA511F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BA511F">
        <w:t>PREVODITELJSKI URED IVANA j.d.o.o. za poduku, savjetovanje i usluge;</w:t>
      </w:r>
    </w:p>
    <w:p w:rsidR="006F725E" w:rsidP="00BA511F" w:rsidRDefault="00BA511F">
      <w:pPr>
        <w:tabs>
          <w:tab w:val="left" w:pos="709"/>
        </w:tabs>
        <w:ind w:left="708"/>
        <w:jc w:val="both"/>
      </w:pPr>
      <w:r>
        <w:t xml:space="preserve">OIB: 85007774304, </w:t>
      </w:r>
      <w:proofErr w:type="spellStart"/>
      <w:r>
        <w:t>Ježdovec</w:t>
      </w:r>
      <w:proofErr w:type="spellEnd"/>
      <w:r>
        <w:t xml:space="preserve">, </w:t>
      </w:r>
      <w:proofErr w:type="spellStart"/>
      <w:r>
        <w:t>Ježdovečka</w:t>
      </w:r>
      <w:proofErr w:type="spellEnd"/>
      <w:r>
        <w:t xml:space="preserve"> ulica 103</w:t>
      </w:r>
    </w:p>
    <w:p w:rsidR="00BA511F" w:rsidP="00BA511F" w:rsidRDefault="00BA511F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511F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A511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A511F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BA511F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BA511F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BA511F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51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511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A511F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A511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A511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2762</izvorni_sadrzaj>
    <derivirana_varijabla naziv="DomainObject.Predmet.Broj_1">2762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studenog 2019.</izvorni_sadrzaj>
    <derivirana_varijabla naziv="DomainObject.Predmet.DatumIzradeOptuznogAkta_1">6. studenog 2019.</derivirana_varijabla>
  </DomainObject.Predmet.DatumIzradeOptuznogAkta>
  <DomainObject.Predmet.DatumIzradeOptuznogAktaFormated>
    <izvorni_sadrzaj>6.11.2019.</izvorni_sadrzaj>
    <derivirana_varijabla naziv="DomainObject.Predmet.DatumIzradeOptuznogAktaFormated_1">6.11.2019.</derivirana_varijabla>
  </DomainObject.Predmet.DatumIzradeOptuznogAktaFormated>
  <DomainObject.Predmet.DatumOsnivanja>
    <izvorni_sadrzaj>6. studenog 2019.</izvorni_sadrzaj>
    <derivirana_varijabla naziv="DomainObject.Predmet.DatumOsnivanja_1">6.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studenog 2019.</izvorni_sadrzaj>
    <derivirana_varijabla naziv="DomainObject.Predmet.DatumPrimitkaOptuznogAkta_1">6.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St-2762/2019</izvorni_sadrzaj>
    <derivirana_varijabla naziv="DomainObject.Predmet.OznakaBroj_1">St-2762/2019</derivirana_varijabla>
  </DomainObject.Predmet.OznakaBroj>
  <DomainObject.Predmet.OznakaBrojOptuznogAkta>
    <izvorni_sadrzaj>04-06-19-4843</izvorni_sadrzaj>
    <derivirana_varijabla naziv="DomainObject.Predmet.OznakaBrojOptuznogAkta_1">04-06-19-4843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PREVODITELJSKI URED IVANA j.d.o.o. za poduku, savjetovanje i usluge</izvorni_sadrzaj>
    <derivirana_varijabla naziv="DomainObject.Predmet.ProtustrankaFormated_1">  PREVODITELJSKI URED IVANA j.d.o.o. za poduku, savjetovanje i usluge</derivirana_varijabla>
  </DomainObject.Predmet.ProtustrankaFormated>
  <DomainObject.Predmet.ProtustrankaFormatedOIB>
    <izvorni_sadrzaj>  PREVODITELJSKI URED IVANA j.d.o.o. za poduku, savjetovanje i usluge, OIB 85007774304</izvorni_sadrzaj>
    <derivirana_varijabla naziv="DomainObject.Predmet.ProtustrankaFormatedOIB_1">  PREVODITELJSKI URED IVANA j.d.o.o. za poduku, savjetovanje i usluge, OIB 85007774304</derivirana_varijabla>
  </DomainObject.Predmet.ProtustrankaFormatedOIB>
  <DomainObject.Predmet.ProtustrankaFormatedWithAdress>
    <izvorni_sadrzaj> PREVODITELJSKI URED IVANA j.d.o.o. za poduku, savjetovanje i usluge, Ježdovečka ulica 103, 10250 Ježdovec</izvorni_sadrzaj>
    <derivirana_varijabla naziv="DomainObject.Predmet.ProtustrankaFormatedWithAdress_1"> PREVODITELJSKI URED IVANA j.d.o.o. za poduku, savjetovanje i usluge, Ježdovečka ulica 103, 10250 Ježdovec</derivirana_varijabla>
  </DomainObject.Predmet.ProtustrankaFormatedWithAdress>
  <DomainObject.Predmet.ProtustrankaFormatedWithAdressOIB>
    <izvorni_sadrzaj> PREVODITELJSKI URED IVANA j.d.o.o. za poduku, savjetovanje i usluge, OIB 85007774304, Ježdovečka ulica 103, 10250 Ježdovec</izvorni_sadrzaj>
    <derivirana_varijabla naziv="DomainObject.Predmet.ProtustrankaFormatedWithAdressOIB_1"> PREVODITELJSKI URED IVANA j.d.o.o. za poduku, savjetovanje i usluge, OIB 85007774304, Ježdovečka ulica 103, 10250 Ježdovec</derivirana_varijabla>
  </DomainObject.Predmet.ProtustrankaFormatedWithAdressOIB>
  <DomainObject.Predmet.ProtustrankaWithAdress>
    <izvorni_sadrzaj>PREVODITELJSKI URED IVANA j.d.o.o. za poduku, savjetovanje i usluge Ježdovečka ulica 103, 10250 Ježdovec</izvorni_sadrzaj>
    <derivirana_varijabla naziv="DomainObject.Predmet.ProtustrankaWithAdress_1">PREVODITELJSKI URED IVANA j.d.o.o. za poduku, savjetovanje i usluge Ježdovečka ulica 103, 10250 Ježdovec</derivirana_varijabla>
  </DomainObject.Predmet.ProtustrankaWithAdress>
  <DomainObject.Predmet.ProtustrankaWithAdressOIB>
    <izvorni_sadrzaj>PREVODITELJSKI URED IVANA j.d.o.o. za poduku, savjetovanje i usluge, OIB 85007774304, Ježdovečka ulica 103, 10250 Ježdovec</izvorni_sadrzaj>
    <derivirana_varijabla naziv="DomainObject.Predmet.ProtustrankaWithAdressOIB_1">PREVODITELJSKI URED IVANA j.d.o.o. za poduku, savjetovanje i usluge, OIB 85007774304, Ježdovečka ulica 103, 10250 Ježdovec</derivirana_varijabla>
  </DomainObject.Predmet.ProtustrankaWithAdressOIB>
  <DomainObject.Predmet.ProtustrankaNazivFormated>
    <izvorni_sadrzaj>PREVODITELJSKI URED IVANA j.d.o.o. za poduku, savjetovanje i usluge</izvorni_sadrzaj>
    <derivirana_varijabla naziv="DomainObject.Predmet.ProtustrankaNazivFormated_1">PREVODITELJSKI URED IVANA j.d.o.o. za poduku, savjetovanje i usluge</derivirana_varijabla>
  </DomainObject.Predmet.ProtustrankaNazivFormated>
  <DomainObject.Predmet.ProtustrankaNazivFormatedOIB>
    <izvorni_sadrzaj>PREVODITELJSKI URED IVANA j.d.o.o. za poduku, savjetovanje i usluge, OIB 85007774304</izvorni_sadrzaj>
    <derivirana_varijabla naziv="DomainObject.Predmet.ProtustrankaNazivFormatedOIB_1">PREVODITELJSKI URED IVANA j.d.o.o. za poduku, savjetovanje i usluge, OIB 85007774304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PREVODITELJSKI URED IVANA j.d.o.o. za poduku, savjetovanje i usluge</item>
    </izvorni_sadrzaj>
    <derivirana_varijabla naziv="DomainObject.Predmet.ProtuStrankaListFormated_1">
      <item>PREVODITELJSKI URED IVANA j.d.o.o. za poduku, savjetovanje i usluge</item>
    </derivirana_varijabla>
  </DomainObject.Predmet.ProtuStrankaListFormated>
  <DomainObject.Predmet.ProtuStrankaListFormatedOIB>
    <izvorni_sadrzaj>
      <item>PREVODITELJSKI URED IVANA j.d.o.o. za poduku, savjetovanje i usluge, OIB 85007774304</item>
    </izvorni_sadrzaj>
    <derivirana_varijabla naziv="DomainObject.Predmet.ProtuStrankaListFormatedOIB_1">
      <item>PREVODITELJSKI URED IVANA j.d.o.o. za poduku, savjetovanje i usluge, OIB 85007774304</item>
    </derivirana_varijabla>
  </DomainObject.Predmet.ProtuStrankaListFormatedOIB>
  <DomainObject.Predmet.ProtuStrankaListFormatedWithAdress>
    <izvorni_sadrzaj>
      <item>PREVODITELJSKI URED IVANA j.d.o.o. za poduku, savjetovanje i usluge, Ježdovečka ulica 103, 10250 Ježdovec</item>
    </izvorni_sadrzaj>
    <derivirana_varijabla naziv="DomainObject.Predmet.ProtuStrankaListFormatedWithAdress_1">
      <item>PREVODITELJSKI URED IVANA j.d.o.o. za poduku, savjetovanje i usluge, Ježdovečka ulica 103, 10250 Ježdovec</item>
    </derivirana_varijabla>
  </DomainObject.Predmet.ProtuStrankaListFormatedWithAdress>
  <DomainObject.Predmet.ProtuStrankaListFormatedWithAdressOIB>
    <izvorni_sadrzaj>
      <item>PREVODITELJSKI URED IVANA j.d.o.o. za poduku, savjetovanje i usluge, OIB 85007774304, Ježdovečka ulica 103, 10250 Ježdovec</item>
    </izvorni_sadrzaj>
    <derivirana_varijabla naziv="DomainObject.Predmet.ProtuStrankaListFormatedWithAdressOIB_1">
      <item>PREVODITELJSKI URED IVANA j.d.o.o. za poduku, savjetovanje i usluge, OIB 85007774304, Ježdovečka ulica 103, 10250 Ježdovec</item>
    </derivirana_varijabla>
  </DomainObject.Predmet.ProtuStrankaListFormatedWithAdressOIB>
  <DomainObject.Predmet.ProtuStrankaListNazivFormated>
    <izvorni_sadrzaj>
      <item>PREVODITELJSKI URED IVANA j.d.o.o. za poduku, savjetovanje i usluge</item>
    </izvorni_sadrzaj>
    <derivirana_varijabla naziv="DomainObject.Predmet.ProtuStrankaListNazivFormated_1">
      <item>PREVODITELJSKI URED IVANA j.d.o.o. za poduku, savjetovanje i usluge</item>
    </derivirana_varijabla>
  </DomainObject.Predmet.ProtuStrankaListNazivFormated>
  <DomainObject.Predmet.ProtuStrankaListNazivFormatedOIB>
    <izvorni_sadrzaj>
      <item>PREVODITELJSKI URED IVANA j.d.o.o. za poduku, savjetovanje i usluge, OIB 85007774304</item>
    </izvorni_sadrzaj>
    <derivirana_varijabla naziv="DomainObject.Predmet.ProtuStrankaListNazivFormatedOIB_1">
      <item>PREVODITELJSKI URED IVANA j.d.o.o. za poduku, savjetovanje i usluge, OIB 85007774304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PREVODITELJSKI URED IVANA j.d.o.o. za poduku, savjetovanje i usluge</izvorni_sadrzaj>
    <derivirana_varijabla naziv="DomainObject.Predmet.ProtustrankaIDrugi_1">PREVODITELJSKI URED IVANA j.d.o.o. za poduku, savjetovanje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PREVODITELJSKI URED IVANA j.d.o.o. za poduku, savjetovanje i usluge, OIB 85007774304, Ježdovečka ulica 103, 10250 Ježdovec</izvorni_sadrzaj>
    <derivirana_varijabla naziv="DomainObject.Predmet.ProtustrankaIDrugiAdressOIB_1">PREVODITELJSKI URED IVANA j.d.o.o. za poduku, savjetovanje i usluge, OIB 85007774304, Ježdovečka ulica 103, 10250 Ježdovec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PREVODITELJSKI URED IVANA j.d.o.o. za poduku, savjetovanje i usluge</item>
      <item>Financijska agencija</item>
    </izvorni_sadrzaj>
    <derivirana_varijabla naziv="DomainObject.Predmet.SudioniciListNaziv_1">
      <item>PREVODITELJSKI URED IVANA j.d.o.o. za poduku, savjetovanje i usluge</item>
      <item>Financijska agencija</item>
    </derivirana_varijabla>
  </DomainObject.Predmet.SudioniciListNaziv>
  <DomainObject.Predmet.SudioniciListAdressOIB>
    <izvorni_sadrzaj>
      <item>PREVODITELJSKI URED IVANA j.d.o.o. za poduku, savjetovanje i usluge, OIB 85007774304, Ježdovečka ulica 103,10250 Ježdovec</item>
      <item>Financijska agencija, OIB 85821130368, TRG SVIBANJSKIH ŽRTAVA 1995. 1,10000 Zagreb</item>
    </izvorni_sadrzaj>
    <derivirana_varijabla naziv="DomainObject.Predmet.SudioniciListAdressOIB_1">
      <item>PREVODITELJSKI URED IVANA j.d.o.o. za poduku, savjetovanje i usluge, OIB 85007774304, Ježdovečka ulica 103,10250 Ježdovec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85007774304</item>
      <item>, OIB 85821130368</item>
    </izvorni_sadrzaj>
    <derivirana_varijabla naziv="DomainObject.Predmet.SudioniciListNazivOIB_1">
      <item>, OIB 85007774304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studenog 2019.</izvorni_sadrzaj>
    <derivirana_varijabla naziv="DomainObject.Predmet.DatumPocetkaProcesa_1">6.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145</properties:Words>
  <properties:Characters>869</properties:Characters>
  <properties:Lines>46</properties:Lines>
  <properties:Paragraphs>26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2019-12-16T10:22:00Z</cp:lastPrinted>
  <dcterms:modified xmlns:xsi="http://www.w3.org/2001/XMLSchema-instance" xsi:type="dcterms:W3CDTF">2019-12-16T10:22:00Z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